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0D7" w:rsidRPr="0020228B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ОЧУВО  «Международный инновационный университет»</w:t>
      </w:r>
    </w:p>
    <w:p w:rsidR="008E20D7" w:rsidRPr="0020228B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Направление «Юриспруденция»</w:t>
      </w:r>
    </w:p>
    <w:p w:rsidR="008E20D7" w:rsidRPr="0020228B" w:rsidRDefault="008E20D7" w:rsidP="003E767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br/>
      </w: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br/>
      </w: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br/>
      </w:r>
    </w:p>
    <w:p w:rsidR="008E20D7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b/>
          <w:bCs/>
          <w:color w:val="000000"/>
          <w:sz w:val="40"/>
          <w:szCs w:val="4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b/>
          <w:bCs/>
          <w:color w:val="000000"/>
          <w:sz w:val="40"/>
          <w:szCs w:val="40"/>
          <w:lang w:eastAsia="ru-RU"/>
        </w:rPr>
      </w:pPr>
    </w:p>
    <w:p w:rsidR="008E20D7" w:rsidRPr="00A13E65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b/>
          <w:bCs/>
          <w:color w:val="000000"/>
          <w:sz w:val="40"/>
          <w:szCs w:val="40"/>
          <w:lang w:eastAsia="ru-RU"/>
        </w:rPr>
      </w:pPr>
      <w:r w:rsidRPr="00A13E65">
        <w:rPr>
          <w:rFonts w:ascii="Arial" w:hAnsi="Arial" w:cs="Arial"/>
          <w:b/>
          <w:bCs/>
          <w:color w:val="000000"/>
          <w:sz w:val="40"/>
          <w:szCs w:val="40"/>
          <w:lang w:eastAsia="ru-RU"/>
        </w:rPr>
        <w:t>Реферат</w:t>
      </w:r>
    </w:p>
    <w:p w:rsidR="008E20D7" w:rsidRPr="0020228B" w:rsidRDefault="008E20D7" w:rsidP="003E7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13E65">
        <w:rPr>
          <w:rFonts w:ascii="Arial" w:hAnsi="Arial" w:cs="Arial"/>
          <w:b/>
          <w:bCs/>
          <w:color w:val="000000"/>
          <w:sz w:val="40"/>
          <w:szCs w:val="40"/>
          <w:lang w:eastAsia="ru-RU"/>
        </w:rPr>
        <w:br/>
      </w:r>
      <w:r w:rsidRPr="00A13E65"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lang w:eastAsia="ru-RU"/>
        </w:rPr>
        <w:t xml:space="preserve">Тема: </w:t>
      </w:r>
      <w:r w:rsidRPr="00C2498C">
        <w:rPr>
          <w:rFonts w:ascii="Arial" w:hAnsi="Arial" w:cs="Arial"/>
          <w:b/>
          <w:bCs/>
          <w:color w:val="000000"/>
          <w:sz w:val="36"/>
          <w:szCs w:val="36"/>
          <w:shd w:val="clear" w:color="auto" w:fill="FFFFFF"/>
          <w:lang w:eastAsia="ru-RU"/>
        </w:rPr>
        <w:t>Взаимосвязь социальной психологии с другими поведенческими науками</w:t>
      </w:r>
      <w:r w:rsidRPr="00A13E65">
        <w:rPr>
          <w:rFonts w:ascii="Arial" w:hAnsi="Arial" w:cs="Arial"/>
          <w:color w:val="000000"/>
          <w:sz w:val="36"/>
          <w:szCs w:val="36"/>
          <w:lang w:eastAsia="ru-RU"/>
        </w:rPr>
        <w:br/>
      </w:r>
      <w:r w:rsidRPr="00A13E65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  <w:lang w:eastAsia="ru-RU"/>
        </w:rPr>
        <w:t> </w:t>
      </w:r>
      <w:r w:rsidRPr="00A13E65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  <w:lang w:eastAsia="ru-RU"/>
        </w:rPr>
        <w:t xml:space="preserve">Учебный предмет: </w:t>
      </w:r>
      <w:r w:rsidRPr="00C2498C">
        <w:rPr>
          <w:rFonts w:ascii="Arial" w:hAnsi="Arial" w:cs="Arial"/>
          <w:color w:val="000000"/>
          <w:sz w:val="20"/>
          <w:szCs w:val="20"/>
          <w:shd w:val="clear" w:color="auto" w:fill="FFFFFF"/>
          <w:lang w:eastAsia="ru-RU"/>
        </w:rPr>
        <w:t>Социальная психология</w:t>
      </w:r>
    </w:p>
    <w:p w:rsidR="008E20D7" w:rsidRDefault="008E20D7" w:rsidP="003E7673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Pr="0020228B" w:rsidRDefault="008E20D7" w:rsidP="003E7673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t>Выполнил студент (Ф.И.О.) полностью</w:t>
      </w:r>
    </w:p>
    <w:p w:rsidR="008E20D7" w:rsidRPr="0020228B" w:rsidRDefault="008E20D7" w:rsidP="003E7673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t>Курс   _____Группа___</w:t>
      </w:r>
    </w:p>
    <w:p w:rsidR="008E20D7" w:rsidRPr="0020228B" w:rsidRDefault="008E20D7" w:rsidP="003E7673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Преподаватель: (ФИО)</w:t>
      </w:r>
    </w:p>
    <w:p w:rsidR="008E20D7" w:rsidRPr="0020228B" w:rsidRDefault="008E20D7" w:rsidP="003E7673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t>Дата от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правки на проверку «___»____2017</w:t>
      </w: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t xml:space="preserve"> г.</w:t>
      </w:r>
    </w:p>
    <w:p w:rsidR="008E20D7" w:rsidRPr="0020228B" w:rsidRDefault="008E20D7" w:rsidP="003E7673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t>Возвращена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с проверки «____»_____2017</w:t>
      </w: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t xml:space="preserve"> г.</w:t>
      </w:r>
    </w:p>
    <w:p w:rsidR="008E20D7" w:rsidRPr="0020228B" w:rsidRDefault="008E20D7" w:rsidP="003E7673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t>Оценка ______________________________</w:t>
      </w:r>
    </w:p>
    <w:p w:rsidR="008E20D7" w:rsidRPr="0020228B" w:rsidRDefault="008E20D7" w:rsidP="003E7673">
      <w:pPr>
        <w:shd w:val="clear" w:color="auto" w:fill="FFFFFF"/>
        <w:spacing w:after="0" w:line="323" w:lineRule="atLeast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t>Подпись преподавателя________________</w:t>
      </w:r>
    </w:p>
    <w:p w:rsidR="008E20D7" w:rsidRPr="0020228B" w:rsidRDefault="008E20D7" w:rsidP="003E76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br/>
      </w:r>
      <w:r w:rsidRPr="0020228B">
        <w:rPr>
          <w:rFonts w:ascii="Arial" w:hAnsi="Arial" w:cs="Arial"/>
          <w:color w:val="000000"/>
          <w:sz w:val="20"/>
          <w:szCs w:val="20"/>
          <w:shd w:val="clear" w:color="auto" w:fill="FFFFFF"/>
          <w:lang w:eastAsia="ru-RU"/>
        </w:rPr>
        <w:t> </w:t>
      </w:r>
    </w:p>
    <w:p w:rsidR="008E20D7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Сочи,  2017</w:t>
      </w:r>
      <w:r w:rsidRPr="0020228B">
        <w:rPr>
          <w:rFonts w:ascii="Arial" w:hAnsi="Arial" w:cs="Arial"/>
          <w:color w:val="000000"/>
          <w:sz w:val="20"/>
          <w:szCs w:val="20"/>
          <w:lang w:eastAsia="ru-RU"/>
        </w:rPr>
        <w:t xml:space="preserve"> г.</w:t>
      </w:r>
    </w:p>
    <w:p w:rsidR="008E20D7" w:rsidRDefault="008E20D7" w:rsidP="003E7673">
      <w:pPr>
        <w:shd w:val="clear" w:color="auto" w:fill="FFFFFF"/>
        <w:spacing w:after="0" w:line="323" w:lineRule="atLeast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8E20D7" w:rsidRDefault="008E20D7" w:rsidP="003E7673"/>
    <w:p w:rsidR="008E20D7" w:rsidRPr="00C2498C" w:rsidRDefault="008E20D7" w:rsidP="003E7673">
      <w:pPr>
        <w:pStyle w:val="Heading2"/>
        <w:rPr>
          <w:color w:val="000000"/>
        </w:rPr>
      </w:pPr>
      <w:r w:rsidRPr="00C2498C">
        <w:rPr>
          <w:color w:val="000000"/>
        </w:rPr>
        <w:t>Введение</w:t>
      </w:r>
    </w:p>
    <w:p w:rsidR="008E20D7" w:rsidRPr="00C2498C" w:rsidRDefault="008E20D7" w:rsidP="003E7673">
      <w:pPr>
        <w:rPr>
          <w:rFonts w:ascii="Times New Roman" w:hAnsi="Times New Roman" w:cs="Times New Roman"/>
          <w:sz w:val="24"/>
          <w:szCs w:val="24"/>
        </w:rPr>
      </w:pPr>
      <w:r w:rsidRPr="00C2498C">
        <w:rPr>
          <w:rFonts w:ascii="Times New Roman" w:hAnsi="Times New Roman" w:cs="Times New Roman"/>
          <w:sz w:val="24"/>
          <w:szCs w:val="24"/>
        </w:rPr>
        <w:t>Психология связана, исторически и актуально, со всеми основными областями знания. В ней представлены как естественнонаучная, так и гуманитарная ориентации, однако гуманитарный подход становится преобладающим, ибо в центр психологии помещается личность, а это означает невозможность строго объективного подхода - подхода к человеку как к "явлению природы".</w:t>
      </w:r>
    </w:p>
    <w:p w:rsidR="008E20D7" w:rsidRPr="00C2498C" w:rsidRDefault="008E20D7" w:rsidP="003E7673">
      <w:pPr>
        <w:rPr>
          <w:rFonts w:ascii="Times New Roman" w:hAnsi="Times New Roman" w:cs="Times New Roman"/>
          <w:sz w:val="24"/>
          <w:szCs w:val="24"/>
        </w:rPr>
      </w:pPr>
      <w:r w:rsidRPr="00C2498C">
        <w:rPr>
          <w:rFonts w:ascii="Times New Roman" w:hAnsi="Times New Roman" w:cs="Times New Roman"/>
          <w:sz w:val="24"/>
          <w:szCs w:val="24"/>
        </w:rPr>
        <w:t>Выраженная ориентация психологии не только на познание, но и на практику позволяет утверждать, что в психологии существуют свои фундаментальные и прикладные разделы.</w:t>
      </w:r>
    </w:p>
    <w:p w:rsidR="008E20D7" w:rsidRPr="00C2498C" w:rsidRDefault="008E20D7" w:rsidP="003E7673">
      <w:pPr>
        <w:rPr>
          <w:rFonts w:ascii="Times New Roman" w:hAnsi="Times New Roman" w:cs="Times New Roman"/>
          <w:sz w:val="24"/>
          <w:szCs w:val="24"/>
        </w:rPr>
      </w:pPr>
      <w:r w:rsidRPr="00C2498C">
        <w:rPr>
          <w:rFonts w:ascii="Times New Roman" w:hAnsi="Times New Roman" w:cs="Times New Roman"/>
          <w:sz w:val="24"/>
          <w:szCs w:val="24"/>
        </w:rPr>
        <w:t>Связь психологии с науками естественными вполне очевидна - особенно с биологическими. Для психологии научной характерно заимствование неких общебиологических теоретических положений для обоснования закономерностей развития психики.</w:t>
      </w:r>
    </w:p>
    <w:p w:rsidR="008E20D7" w:rsidRPr="00C2498C" w:rsidRDefault="008E20D7" w:rsidP="003E7673">
      <w:pPr>
        <w:rPr>
          <w:rFonts w:ascii="Times New Roman" w:hAnsi="Times New Roman" w:cs="Times New Roman"/>
          <w:sz w:val="24"/>
          <w:szCs w:val="24"/>
        </w:rPr>
      </w:pPr>
      <w:r w:rsidRPr="00C2498C">
        <w:rPr>
          <w:rFonts w:ascii="Times New Roman" w:hAnsi="Times New Roman" w:cs="Times New Roman"/>
          <w:sz w:val="24"/>
          <w:szCs w:val="24"/>
        </w:rPr>
        <w:t>Нужно заметить: если у наук фундаментальных психология заимствует в основном некие объяснительные принципы, то в отношении наук гуманитарных она не только берет, но и предлагает им свои способы понимания явлений; более того, существуют "психологические школы" в рамках истории, социологии и языкознания.</w:t>
      </w:r>
    </w:p>
    <w:p w:rsidR="008E20D7" w:rsidRPr="00C2498C" w:rsidRDefault="008E20D7" w:rsidP="003E7673">
      <w:pPr>
        <w:rPr>
          <w:rFonts w:ascii="Times New Roman" w:hAnsi="Times New Roman" w:cs="Times New Roman"/>
          <w:sz w:val="24"/>
          <w:szCs w:val="24"/>
        </w:rPr>
      </w:pPr>
      <w:r w:rsidRPr="00C2498C">
        <w:rPr>
          <w:rFonts w:ascii="Times New Roman" w:hAnsi="Times New Roman" w:cs="Times New Roman"/>
          <w:sz w:val="24"/>
          <w:szCs w:val="24"/>
        </w:rPr>
        <w:t>Область явлений, изучаемых психологией, огромна. Она охватывает процессы, состояния и свойства человека, имеющие разную степень сложности — от элементарного различения отдельных признаков объекта, воздействующего на органы чувств, до борьбы мотивов личности.</w:t>
      </w:r>
    </w:p>
    <w:p w:rsidR="008E20D7" w:rsidRPr="00C2498C" w:rsidRDefault="008E20D7" w:rsidP="003E7673">
      <w:pPr>
        <w:rPr>
          <w:rFonts w:ascii="Times New Roman" w:hAnsi="Times New Roman" w:cs="Times New Roman"/>
          <w:sz w:val="24"/>
          <w:szCs w:val="24"/>
        </w:rPr>
      </w:pPr>
      <w:r w:rsidRPr="00C2498C">
        <w:rPr>
          <w:rFonts w:ascii="Times New Roman" w:hAnsi="Times New Roman" w:cs="Times New Roman"/>
          <w:sz w:val="24"/>
          <w:szCs w:val="24"/>
        </w:rPr>
        <w:t>Как известно, прежние десятилетия психология была преимущественно теоретической (мировоззренческой) дисциплиной. В настоящее время ее роль в общественной жизни существенно изменилась. Она все более становится областью особой профессиональной практической деятельности в системе образования, в промышленности, государственном управлении, медицине, культуре, спорте и т.д. Включение психологической науки в решение практических задач существенно изменяет и условия развития ее теории.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pStyle w:val="Heading2"/>
        <w:rPr>
          <w:color w:val="000000"/>
          <w:highlight w:val="white"/>
        </w:rPr>
      </w:pPr>
      <w:r w:rsidRPr="003E7673">
        <w:rPr>
          <w:color w:val="000000"/>
          <w:highlight w:val="white"/>
        </w:rPr>
        <w:t xml:space="preserve">1. Связь психологии </w:t>
      </w:r>
      <w:r w:rsidRPr="003E7673">
        <w:rPr>
          <w:color w:val="000000"/>
          <w:highlight w:val="white"/>
        </w:rPr>
        <w:fldChar w:fldCharType="begin"/>
      </w:r>
      <w:r w:rsidRPr="003E7673">
        <w:rPr>
          <w:color w:val="000000"/>
          <w:highlight w:val="white"/>
        </w:rPr>
        <w:instrText>eq с</w:instrText>
      </w:r>
      <w:r w:rsidRPr="003E7673">
        <w:rPr>
          <w:color w:val="000000"/>
          <w:highlight w:val="white"/>
        </w:rPr>
        <w:fldChar w:fldCharType="end"/>
      </w:r>
      <w:r w:rsidRPr="003E7673">
        <w:rPr>
          <w:color w:val="000000"/>
          <w:highlight w:val="white"/>
        </w:rPr>
        <w:t xml:space="preserve"> философией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Чрезвычайно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важна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связь психологии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философии. Психология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долго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развивалась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рамках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философии,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выделение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ее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самостоятельную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науку не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означает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полной автономии.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Проблемы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душевной жизни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могут разрабатываться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вне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представлений об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отношениях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материального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идеального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духовного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телесного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биологического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социального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субъективного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объективного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а это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проблемы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философского плана,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как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многие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другие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; правда, психологи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всегда явно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формулируют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свои позиции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этим проблемам.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многих случаях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непосредственно основываются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тех или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иных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философских системах,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иногда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даже предлагают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собственные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Для психологии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определенные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философские концепции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выступают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как методологическая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основа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А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ряде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случаев психологические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теории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перерастали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философские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направления (хотя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бы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претендовали 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это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) или оказывали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влияние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 появление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развитие философских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теорий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«Философия – искусство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понимания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», - писал Н.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Бердяев. Действительно,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философия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не будучи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прикладной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наукой, сама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себе воспитывает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мыслью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словом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является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человеческих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отношениях зеркалом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социального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устройства жизни,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также служит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основой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для других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наук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в частности,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педагогики.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Образно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говоря, она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сама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является психологией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педагогикой – 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средством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методом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понимания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воспитания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человека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Философская задача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педагогики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том, чтобы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лечить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исковерканные души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утверждать целостные.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Образование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имеет корень «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образ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», который должен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соответствовать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человеческому образу.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Философия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в отличие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других наук,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образовывает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душу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целом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Еще Платон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мечтал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 таком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идеальном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государстве,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котором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будут править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философы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так как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сознавал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великую воспитательную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силу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философии, которая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одна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только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способна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научить людей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самостоятельно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, свободно, т.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 творчески мыслить.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Философия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есть воспитание,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педагогика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так как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формирует мышление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человека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тем самым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воспитывая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его личность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творческой свободе.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этой главной,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характерообразующей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психолого-педагогической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функции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философии, 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ее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педагогико-практическом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назначении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сказал еще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Эпикур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: «Пусты слова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философа, которыми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врачуется никакое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страдание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человека, как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медицины нет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никакой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пользы, если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не изгоняет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болезней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из тела,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так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от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философии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если она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изгоняет болезни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души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». Еще четче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эту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мысль выразил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Протагор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: «Главная задача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философии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– воспитывать людей».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этих словах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выражена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идея,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которой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заключается главная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практическая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ценность философии: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формирует посредством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мышления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личность нового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человека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В этом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проявляется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ее тесная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взаимосвязь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 психологией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педагогикой.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все теории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конкретные вопросы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возводятся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как отмечали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Гессен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Выготский, к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философским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проблемам. Философия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составляет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основу всех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древних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современных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педагогических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теорий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исследований.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Фразу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Д. Локка «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разуме нет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ничего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чего не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было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бы сначала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чувстве» можно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перефразировать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так: «В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педагогике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нет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ничего, чего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было бы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сначала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 философии».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психологии, как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 педагогике,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проявляется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философское воззрение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человека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 окружающий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мир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Понять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переосмыслить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связь философии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психологией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педагогикой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необходимо не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только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для решения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педагогических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проблем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как считал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Выготский, но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для самой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философии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Роль любых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философских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теорий сугубо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практическая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: преобразовывать мир –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этом проявляется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ее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психолого-педагогический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характер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Психолого-педагогическая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задача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философии – сформировать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самостоятельное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мышление, раскрыть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философско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-психологические закономерности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воздействия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социального опыта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человека, которое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носит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педагогический, воспитывающий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характер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Философия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имеют общую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основу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: опыт человека.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есть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разница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: если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возможно изучение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только личного,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коллективного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социального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опыта 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основе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изучения индивидуального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сходного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опыта других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людей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то к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философии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невозможно приобщиться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только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 основе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изучения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чужого философского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опыта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не имея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своего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Ибо философствование –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пустое теоретизирование,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такое осмысление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своего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опыта с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помощью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чужого философского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опыта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выраженного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философских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понятиях, когда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пережитые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человеком страдания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приобретают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особое значение,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словно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открывая ему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мир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заново. Через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этот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душевный опыт,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который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Д. Локк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называл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внутренним,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формируется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личность, способная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думать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самостоятельно.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Философствование,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будучи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занятием глубоко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личным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тем не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менее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не имеет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ничего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общего с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индивидуализмом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потому что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даже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 самом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личном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переживании подспудно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содержится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глобальный, всеобщий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мировой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опыт, связующий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человека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 другими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людьми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pStyle w:val="Heading2"/>
        <w:rPr>
          <w:color w:val="000000"/>
          <w:highlight w:val="white"/>
        </w:rPr>
      </w:pPr>
      <w:r w:rsidRPr="003E7673">
        <w:rPr>
          <w:color w:val="000000"/>
          <w:highlight w:val="white"/>
        </w:rPr>
        <w:t xml:space="preserve">2. Связь психологии </w:t>
      </w:r>
      <w:r w:rsidRPr="003E7673">
        <w:rPr>
          <w:color w:val="000000"/>
          <w:highlight w:val="white"/>
        </w:rPr>
        <w:fldChar w:fldCharType="begin"/>
      </w:r>
      <w:r w:rsidRPr="003E7673">
        <w:rPr>
          <w:color w:val="000000"/>
          <w:highlight w:val="white"/>
        </w:rPr>
        <w:instrText>eq с</w:instrText>
      </w:r>
      <w:r w:rsidRPr="003E7673">
        <w:rPr>
          <w:color w:val="000000"/>
          <w:highlight w:val="white"/>
        </w:rPr>
        <w:fldChar w:fldCharType="end"/>
      </w:r>
      <w:r w:rsidRPr="003E7673">
        <w:rPr>
          <w:color w:val="000000"/>
          <w:highlight w:val="white"/>
        </w:rPr>
        <w:t xml:space="preserve"> медициной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Трудно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сказать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чего больше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медицинской психологии –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медицины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или психологии.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соответствии с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решаемыми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ею проблемами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стоящими перед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задачами медицинскую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психологию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можно считать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медицинской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наукой, 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соответствии с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теоретическими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предпосылками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методами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исследования она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относится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к психологии.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Связи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психологии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медицины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настолько тесные,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что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для психологов,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работающих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 этой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сфере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медицинские знания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абсолютно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необходимы.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же время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медики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все более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более осознают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необходимость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психологических знаний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для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успешной лечебной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работы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Таким образом,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медицинская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психология – это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область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научных знаний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сфера практической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работы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в равной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мере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принадлежащая как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медицине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так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При разработке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проблем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медицинской психологии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объединяются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усилия психологов,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физиологов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, врачей, биологов.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Медицинская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психология как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прикладная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наука имеет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следующие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задачи:</w:t>
      </w:r>
    </w:p>
    <w:p w:rsidR="008E20D7" w:rsidRPr="003E7673" w:rsidRDefault="008E20D7" w:rsidP="00C249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изучение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психических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факторов, влияющих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развитие болезней,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профилактику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лечение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;</w:t>
      </w:r>
    </w:p>
    <w:p w:rsidR="008E20D7" w:rsidRPr="003E7673" w:rsidRDefault="008E20D7" w:rsidP="00C249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изучение влияния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тех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или иных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болезней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 психику;</w:t>
      </w:r>
    </w:p>
    <w:p w:rsidR="008E20D7" w:rsidRPr="003E7673" w:rsidRDefault="008E20D7" w:rsidP="00C249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изучение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различных проявлений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психики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 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динамике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;</w:t>
      </w:r>
    </w:p>
    <w:p w:rsidR="008E20D7" w:rsidRPr="003E7673" w:rsidRDefault="008E20D7" w:rsidP="00C249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изучение нарушений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развития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психики</w:t>
      </w:r>
    </w:p>
    <w:p w:rsidR="008E20D7" w:rsidRPr="003E7673" w:rsidRDefault="008E20D7" w:rsidP="00C249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изучение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характера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отношений больного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человека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 медицинским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персоналом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окружающей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его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микросредой;</w:t>
      </w:r>
    </w:p>
    <w:p w:rsidR="008E20D7" w:rsidRPr="003E7673" w:rsidRDefault="008E20D7" w:rsidP="00C249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разработка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принципов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методов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исследования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клинике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;</w:t>
      </w:r>
    </w:p>
    <w:p w:rsidR="008E20D7" w:rsidRPr="003E7673" w:rsidRDefault="008E20D7" w:rsidP="00C249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создание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изучение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психологических методов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воздействия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 психику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человека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 лечебных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профилактических целях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Работа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психологов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медицине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связана прежде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всего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 разработкой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применением методов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психодиагностики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Психология располагает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этом отношении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большими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возможностями. Важнейшие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задачи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деятельности медицинского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состоят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изучении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психологических особенностей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интеллекта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эмоционально-волевой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сферы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личности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пациента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а также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причин возникновения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него болезни.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Основными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методами медико-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изучения больного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остаются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клиническая беседа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экспериментально-психологическое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исследование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больных. Благодаря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тому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что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разработано достаточно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много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эффективных методов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для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получения такой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информации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профессиональный психолог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оказывается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полезным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медицине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при составлении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анамнеза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(истории болезни),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проведении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медико-психологической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экспертизы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а также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медико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-психологической консультации.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Важная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роль медицинского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 лечебном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процессе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заключается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том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что он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способствует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лучшему пониманию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причин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проявлений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болезни человека.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Многие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психические болезни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имеют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психологические причины: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конфликты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психические травмы,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внушения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самовнушения,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закрепившиеся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патогенные реакции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состояния. Такие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заболевания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человека называют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психогенными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Среди них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наиболее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часто встречаются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неврозы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– функциональные расстройства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нервной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системы, возникающие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как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реакция личности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факторы, травмирующие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психику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Роль психологов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работе с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такими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пациентами особенно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важна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На стыке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медицины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психологии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возникла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медицинская психология,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разрабатывающая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психологические проблемы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диагностики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лечения, профилактики,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реабилитации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больных. Особо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выделю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основанную А.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Лурия нейропсихологию,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существующую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 стыке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физиологии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медицины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науку, изучающую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мозговые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механизмы высших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психических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функций 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основе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локальных поражений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мозга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(по изначальной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мысли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Л.С.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Выготского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сотрудником которого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был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А.Р.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Лурия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психические функции,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становясь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системными, связаны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соответствующими перестройками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организации мозговых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механизмов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). Тесно связана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медициной так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называемая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специальная психология,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изучающая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различные варианты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патологии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развития. Таким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образом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связь психологии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биологическими науками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несомненна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pStyle w:val="Heading2"/>
        <w:rPr>
          <w:color w:val="000000"/>
          <w:highlight w:val="white"/>
        </w:rPr>
      </w:pPr>
      <w:r w:rsidRPr="003E7673">
        <w:rPr>
          <w:color w:val="000000"/>
          <w:highlight w:val="white"/>
        </w:rPr>
        <w:t xml:space="preserve">3. Связь психологии </w:t>
      </w:r>
      <w:r w:rsidRPr="003E7673">
        <w:rPr>
          <w:color w:val="000000"/>
          <w:highlight w:val="white"/>
        </w:rPr>
        <w:fldChar w:fldCharType="begin"/>
      </w:r>
      <w:r w:rsidRPr="003E7673">
        <w:rPr>
          <w:color w:val="000000"/>
          <w:highlight w:val="white"/>
        </w:rPr>
        <w:instrText>eq с</w:instrText>
      </w:r>
      <w:r w:rsidRPr="003E7673">
        <w:rPr>
          <w:color w:val="000000"/>
          <w:highlight w:val="white"/>
        </w:rPr>
        <w:fldChar w:fldCharType="end"/>
      </w:r>
      <w:r w:rsidRPr="003E7673">
        <w:rPr>
          <w:color w:val="000000"/>
          <w:highlight w:val="white"/>
        </w:rPr>
        <w:t xml:space="preserve"> правом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Являясь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пограничной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наукой между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правоведением,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юридическая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психология остается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дисциплиной, - ее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теоретическая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основа состоит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закономерностях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особенностях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психики человека;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специфично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лишь приложение,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учет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использование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этих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закономерностей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особенностей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человеческого поведения: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юридическая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психология рассматривает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применительно к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сфере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правовой регуляции.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Однако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эта специфика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настолько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значительна, что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вся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система юридической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, ее категориальный (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понятийный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) аппарат структурируется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зависимости от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логики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правового регулирования,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правовых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факторов. Предмет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юридической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психологии - юридическая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исследует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систематизирует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психологические основы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правотворческой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правовоспитательной, правоприменительной,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правоохранительной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пенитенциарной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деятельности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Правовая психология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соотносится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 проблемами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социализации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личности, основами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правотворчества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правосознанием, с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психологическими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основами саморегуляции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поведения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Криминальная психология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взаимосвязана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 формированием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девиантного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поведения, психическими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генетическими аномалиями,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общей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теорией мотивации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поведения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Криминалистическая психология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связана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 теорией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эвристики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знаковой теорией,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познавательно-поисковой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деятельности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 проблемных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ситуациях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психологией межличностного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взаимодействия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Аналогичные взаимосвязи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характерны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для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судебного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разбирательства. Пенитенциарная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связана с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теорией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ресоциализации, исправления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личности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с проблемами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раскаяния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ценностной переориентацией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личности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с методикой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формирования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социально положительного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поведения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Особенно тесно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связана с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пенологией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- наукой 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наказании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Уже краткий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анализ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структурных единиц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юридической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психологии свидетельствует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их относительной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самостоятельности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- они связаны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своими научными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зонами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и, наряду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этим, они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структурно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взаимосвязаны между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собой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России уже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первой половине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XIX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в. предпринимаются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попытки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обоснования отдельных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уголовно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-правовых позиций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психологическими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знаниями; в 1806-1812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гг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в Московском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университете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читался курс «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Уголовной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психологии ».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Интерес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судебно-психологическим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проблемам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особенно возрос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после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судебной реформы 1864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года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В 1874 году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Казани публикуется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первая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монография по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судебной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психологии – «Очерки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судебной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психологии ». Ее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автор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– психиатр А.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Фрезе – считал,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что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предмет судебной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– «применение к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юридическим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вопросам наших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сведений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 нормальном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ненормальном проявлении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душевной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жизни». В 1877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году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юрист Л.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Владимиров выступил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статьей «Психологические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особенности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преступников по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новейшим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исследованиям»,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которой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отмечал, что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социальные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причины преступности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находят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почву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индивидуальных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характерах, изучение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которых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обязательно для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юристов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В конце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XIX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в.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связи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 развитием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экспериментальной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психологии судебная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постепенно оформляется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самостоятельную науку.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Крупнейший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ее представитель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.А. Дриль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указывал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что психология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право имеют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дело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 одними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теми же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явлениями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– «законами сознательной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жизни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человека».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начале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ХХ века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России формируется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школа права,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родоначальником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которой стал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юрист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социолог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.И. Петражицкий,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1898-1918 гг. руководивший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кафедрой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истории философии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права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 Петербургском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университете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Леон Петражицкий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полагал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что науки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праве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государстве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должны базироваться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анализе психических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явлений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Однако социальную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обусловленность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права Петражицкий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подменил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психологической обусловленностью.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Петражицкий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утверждал, что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реально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существуют только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психические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процессы, 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социально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-исторические образования –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внешние проекции.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школа права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исходила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из полной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совместимости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права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Юридическая психология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была осмыслена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школой права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как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пограничная область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между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правом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Однако, несмотря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общую несостоятельность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школы права,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привлекла внимание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юристов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к психологическим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аспектам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права. Идеи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Петражицкого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оказали значительное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влияние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 развитие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судебной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психологии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начале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ХХ в.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первые годы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после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революции началось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широкое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изучение психологии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различных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групп преступников,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предпосылок преступности,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отдельных участников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судопроизводства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, проблем судебно-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экспертизы, психологии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исправления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правонарушителей.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>Судебная (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криминальная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) психология становится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общепризнанной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авторитетной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отраслью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знаний. Уже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1923 году 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I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Всероссийском съезде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психоневрологии работала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секция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криминальной психологии (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под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руководством криминалиста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.В. Познышева).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Съезд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отметил необходимость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подготовки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криминалистов-психологов,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также целесообразность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открытия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кабинетов для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криминально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-психологических исследований.</w:t>
      </w:r>
    </w:p>
    <w:p w:rsidR="008E20D7" w:rsidRPr="003E7673" w:rsidRDefault="008E20D7" w:rsidP="00C2498C">
      <w:pPr>
        <w:pStyle w:val="Heading2"/>
        <w:rPr>
          <w:rFonts w:cs="Times New Roman"/>
          <w:color w:val="000000"/>
          <w:highlight w:val="white"/>
        </w:rPr>
      </w:pPr>
      <w:r w:rsidRPr="003E7673">
        <w:rPr>
          <w:color w:val="000000"/>
          <w:highlight w:val="white"/>
        </w:rPr>
        <w:t xml:space="preserve">4. </w:t>
      </w:r>
      <w:r w:rsidRPr="003E7673">
        <w:rPr>
          <w:color w:val="000000"/>
          <w:highlight w:val="white"/>
        </w:rPr>
        <w:fldChar w:fldCharType="begin"/>
      </w:r>
      <w:r w:rsidRPr="003E7673">
        <w:rPr>
          <w:color w:val="000000"/>
          <w:highlight w:val="white"/>
        </w:rPr>
        <w:instrText>eq Связь</w:instrText>
      </w:r>
      <w:r w:rsidRPr="003E7673">
        <w:rPr>
          <w:color w:val="000000"/>
          <w:highlight w:val="white"/>
        </w:rPr>
        <w:fldChar w:fldCharType="end"/>
      </w:r>
      <w:r w:rsidRPr="003E7673">
        <w:rPr>
          <w:color w:val="000000"/>
          <w:highlight w:val="white"/>
        </w:rPr>
        <w:t xml:space="preserve"> психологии с </w:t>
      </w:r>
      <w:r w:rsidRPr="003E7673">
        <w:rPr>
          <w:color w:val="000000"/>
          <w:highlight w:val="white"/>
        </w:rPr>
        <w:fldChar w:fldCharType="begin"/>
      </w:r>
      <w:r w:rsidRPr="003E7673">
        <w:rPr>
          <w:color w:val="000000"/>
          <w:highlight w:val="white"/>
        </w:rPr>
        <w:instrText>eq менеджментом</w:instrText>
      </w:r>
      <w:r w:rsidRPr="003E7673">
        <w:rPr>
          <w:color w:val="000000"/>
          <w:highlight w:val="white"/>
        </w:rPr>
        <w:fldChar w:fldCharType="end"/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Менеджмент предлагает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для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разрешения проблемы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лидерства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множество концепций,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ни одна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из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них до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пор не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была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 достаточной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мере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универсальной.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этом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смысле концепция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эмоционального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интеллекта 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сегодняшний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день представляет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собой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один из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самых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эффективных инструментов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для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нахождения решений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вопросах лидерства.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Кроме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того, она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даёт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возможность развивать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лидерские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качества людям,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которым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их не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хватает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Эмоциональный интеллект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тесно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связан с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такими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характерными для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понятиями, как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эмпатия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алекситимия,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поэтому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 праву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может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считаться относящимся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сфере вопросов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(в данной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статье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будет раскрыт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характер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взаимодействия этих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понятий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между собой).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Лидерские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качества проявляются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только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экономических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отношениях, но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 любых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человеческих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взаимоотношениях. Универсальная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концепция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позволяющая объяснить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механизмы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лидерства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любой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или практически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любой среде,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даёт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нам широчайшие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возможности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для исследования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разнообразных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межличностных взаимодействий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вместе с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тем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для изучения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отдельной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личности, обладающей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определенным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набором лидерских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качеств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Современный управленец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должен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не только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знать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экономические постулаты,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природу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управленческих процессов,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информационную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технологию, уметь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планировать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деятельность фирмы (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или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другого экономического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или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политического субъекта),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наиболее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рационально разделять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свои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собственные ресурсы,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быть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специалистом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 работе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своими коллегами,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подчиненными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противниками,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уметь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принимать решения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сложных ситуациях,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ясно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доходчиво излагать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свои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мысли.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ситуациях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когда перед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человеком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возникают сложные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межличностные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(внутригрупповые) проблемы,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ему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нужно осмыслить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все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внутренние механизмы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предпосылки возникновения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этих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осложнений. Это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можно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сделать с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помощью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психологии , которая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способна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понять всю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сложность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тонкость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психического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мира человека,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его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душу.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системе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управления любой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сотрудник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рассматривается как «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чёрный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ящик», глухо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закрытый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 все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замки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Главная цель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любого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управленца, если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он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хочет успешно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взаимодействовать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 каждой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единицей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персонала для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максимальной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эффективности работы, –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узнать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что внутри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этого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«чёрного ящика».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Внутренний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мир человека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очень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многогранен. Он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имеет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свою внутреннюю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структуру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некоторые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особенные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закономерности. Психический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мир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– это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мир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восприятия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познания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окружающей действительности,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взгляд внутрь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себя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и мир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своих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переживаний, отношений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другими людьми.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Это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есть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самая душа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человека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Психология 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заре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человечества создавалась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просто так,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для того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чтобы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овладеть мощью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человеческого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духа, научиться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управлять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поведением человека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предсказывать его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дальнейшие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действия.</w:t>
      </w:r>
    </w:p>
    <w:p w:rsidR="008E20D7" w:rsidRPr="003E7673" w:rsidRDefault="008E20D7" w:rsidP="00C2498C">
      <w:pPr>
        <w:pStyle w:val="Heading2"/>
        <w:rPr>
          <w:color w:val="000000"/>
          <w:highlight w:val="white"/>
        </w:rPr>
      </w:pPr>
      <w:r w:rsidRPr="003E7673">
        <w:rPr>
          <w:color w:val="000000"/>
          <w:highlight w:val="white"/>
        </w:rPr>
        <w:t xml:space="preserve">5. Связь </w:t>
      </w:r>
      <w:r w:rsidRPr="003E7673">
        <w:rPr>
          <w:color w:val="000000"/>
          <w:highlight w:val="white"/>
        </w:rPr>
        <w:fldChar w:fldCharType="begin"/>
      </w:r>
      <w:r w:rsidRPr="003E7673">
        <w:rPr>
          <w:color w:val="000000"/>
          <w:highlight w:val="white"/>
        </w:rPr>
        <w:instrText>eq психологии</w:instrText>
      </w:r>
      <w:r w:rsidRPr="003E7673">
        <w:rPr>
          <w:color w:val="000000"/>
          <w:highlight w:val="white"/>
        </w:rPr>
        <w:fldChar w:fldCharType="end"/>
      </w:r>
      <w:r w:rsidRPr="003E7673">
        <w:rPr>
          <w:color w:val="000000"/>
          <w:highlight w:val="white"/>
        </w:rPr>
        <w:t xml:space="preserve"> с педагогикой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Эти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науки переплетаются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между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собой. Психология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тесно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связана с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обучением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воспитанием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ребенка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Система педагогических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взглядов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основана 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данных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наук 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человеке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включая психологию.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знания педагога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повышают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эффективность обучения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воспитания ребенка. "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Чтобы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всесторонне воспитать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человека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его надо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всесторонне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изучить" [К.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.Ушинский].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том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случае, если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Педагогика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не опирается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знания 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природе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психологических явлений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превращается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простой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набор психологических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советов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рецептов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перестаёт быть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подлинной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наукой, способной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помочь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учителю.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развитии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всех областей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педагогики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(дидактики, частных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методик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теории воспитания)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возникают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проблемы, требующие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исследования. Знание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закономерностей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протекания психических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процессов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динамики, формирования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знаний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умений, навыков,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природы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способностей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мотивов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психического развития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ребенка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 целом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имеют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существенное значение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для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решения фундаментальных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педагогических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проблем, таких,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как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определение содержания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образования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 разных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ступенях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обучения, разработка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наиболее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эффективных методов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обучения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воспитания.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Как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известно, целью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воспитания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является формирование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личности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соответствующей требованиям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развивающегося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общества. 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достижение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этой цели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предполагает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изучение закономерностей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формирования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личности: её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направленности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способностей, потребностей,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мотивов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т.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Связь психологии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педагогикой дала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мощный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толчок изучению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возрастных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особенностей детей,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выявлению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условий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факторов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обусловливающих детское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развитие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Стремление сделать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педагогику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психологической, внедрить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психологию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 педагогический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процесс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стало тем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базисом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на котором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была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построена система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педагогической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психологии (хотя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сам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термин "педагогическая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" в тот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период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еще не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употреблялся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), обусловило участие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ученых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разных специальностей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разработке ее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проблем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Педагогическая психология -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это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наука 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фактах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механизмах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закономерностях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освоения социокультурного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опыта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человеком, закономерностях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интеллектуального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личностного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развития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ребенка как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субъекта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учебной деятельности,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организуемой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управляемой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педагогом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 разных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условиях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образовательного процесса.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целом можно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сказать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что педагогическая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изучает психологические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вопросы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управления педагогическим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процессом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исследует процессы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обучения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формирования познавательных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процессов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т.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В педагогической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имеется ряд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проблем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Среди самых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главных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можно выделить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следующие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: соотношение обучения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развития, соотношение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обучения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воспитания,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учет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сенситивных периодов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развития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 обучении;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работа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 одаренными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детьми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проблема готовности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детей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к школьному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обучению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др.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Следовательно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общей задачей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педагогической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психологии является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выявление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изучение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описание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психологических особенностей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закономерностей интеллектуального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личностного развития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человека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 условиях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учебно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-воспитательной деятельности,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образовательного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процесса. Этим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обусловлена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структура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этой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отрасли психологии: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обучения, психология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воспитания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, психология учителя.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педагогическая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науки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немыслимы без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опоры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 знания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психике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закономерностях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психического развития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человека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В то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же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время психология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значительной мере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теряет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свое прикладное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значение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без выхода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практическую деятельность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любого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человека, 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только педагога.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Тесная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связь психологии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педагогики естественна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своей сути.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Объединение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этих наук,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как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это сделано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спорте, 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педагогике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вполне оправдано,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когда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речь идет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практическом использовании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 педагогических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целях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Их интеграция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прикладном плане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образует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новую науку -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педагогику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индивидуальности, являющуюся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производной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психологии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педагогики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. Педагогика индивидуальности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есть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применение теоретических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принципов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психологии к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практике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жизнедеятельности человека.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Ее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задача: раскрыть,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каким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образом достижения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можно применить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отношению к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своему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психическому здоровью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своей профессиональной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деятельности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Такого подхода,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когда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путем слияния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достижений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психологии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педагогики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, общие задачи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педагогики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решаются с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использованием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психологического инструментария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воздействия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 человека,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придерживаются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как отечественные,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так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зарубежные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исследователи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Разумеется, связь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 педагогикой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существовала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всегда, еще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.Д.Ушинский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говорил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: «Чтобы всесторонне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воспитать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человека, его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надо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всесторонне изучить».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Здесь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особенно наглядно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видно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практическое значение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. В том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случае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если педагогика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опирается 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знания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 природе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психологических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явлений, она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превращается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 простой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набор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педагогических советов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рецептов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перестает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быть подлинной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наукой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способной помочь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учителю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В развитии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всех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областей педагогики (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общей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теории, дидактики,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частных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методик, теории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воспитания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) возникают проблемы,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требующие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психологического исследования.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Знание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закономерностей протекания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психических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процессов, динамики,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формирования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знаний, навыков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умений, природы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способностей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мотивов,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психического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развития человека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целом имеют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существенное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значение для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решения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фундаментальных педагогических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проблем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таких, как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определение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содержания образования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разных ступенях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обучения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разработка наиболее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эффективных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методов обучения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воспитания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.д.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настоящее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время накопилась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масса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проблем, которые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вызывают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острые дискуссии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вопросам: чему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учить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современного школьника?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что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как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отбирать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из огромной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массы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информации, которая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накапливается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наукой, для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школы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? Именно психология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должна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определить, каковы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возможности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резервы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психического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развития человека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разных возрастных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ступенях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где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границы.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Не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менее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остро потребность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психологии обнаруживается,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когда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педагогика обращается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проблемам воспитания.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Целью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воспитания является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формирование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личности, соответствующей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требованиям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развивающегося общества.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достижение этой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цели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предполагает изучение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закономерностей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формирования личности: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ее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направленности, способностей,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потребностей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мировоззрения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.д. Все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сказанное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свидетельствует о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том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что современная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находится 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стыке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наук. Она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занимает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промежуточное положение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между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философскими науками,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одной стороны,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естественными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, с другой,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социальными, с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третьей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>Литература</w:t>
      </w:r>
    </w:p>
    <w:p w:rsidR="008E20D7" w:rsidRPr="003E7673" w:rsidRDefault="008E20D7" w:rsidP="00C2498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Агеев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.С. Межгрупповое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взаимодействие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Социально-психологические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проблемы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 М., 1990.</w:t>
      </w:r>
    </w:p>
    <w:p w:rsidR="008E20D7" w:rsidRPr="003E7673" w:rsidRDefault="008E20D7" w:rsidP="00C2498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Андреева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Г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.М. Психология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социального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познания. М., 1997.</w:t>
      </w:r>
    </w:p>
    <w:p w:rsidR="008E20D7" w:rsidRPr="003E7673" w:rsidRDefault="008E20D7" w:rsidP="00C2498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Бергер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П., Лукман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Социальное конструирование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реальности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 М., 1995.</w:t>
      </w:r>
    </w:p>
    <w:p w:rsidR="008E20D7" w:rsidRPr="003E7673" w:rsidRDefault="008E20D7" w:rsidP="00C2498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Брунер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Дж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Психология познания.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., 1977.</w:t>
      </w:r>
    </w:p>
    <w:p w:rsidR="008E20D7" w:rsidRPr="003E7673" w:rsidRDefault="008E20D7" w:rsidP="00C2498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Герген К.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Движение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социального конструкционизма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современной психологии //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Социальная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психология: саморефлексия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маргинальности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 Хрестоматия. М., 1995.</w:t>
      </w:r>
    </w:p>
    <w:p w:rsidR="008E20D7" w:rsidRPr="003E7673" w:rsidRDefault="008E20D7" w:rsidP="00C2498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Гуревич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А.Я.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Представление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о времени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средневековой Европе //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История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и психология.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.,1971.</w:t>
      </w:r>
    </w:p>
    <w:p w:rsidR="008E20D7" w:rsidRPr="003E7673" w:rsidRDefault="008E20D7" w:rsidP="00C2498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>Донцов А.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., Емельянова Т.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Концепция "социальных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представлений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" в современной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французской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психологии. М., 1987.</w:t>
      </w:r>
    </w:p>
    <w:p w:rsidR="008E20D7" w:rsidRPr="003E7673" w:rsidRDefault="008E20D7" w:rsidP="00C2498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Келли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Г. Процесс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каузальной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атрибуции //Современная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зарубежная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социальная психология.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Тексты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 М., 1984.</w:t>
      </w:r>
    </w:p>
    <w:p w:rsidR="008E20D7" w:rsidRPr="003E7673" w:rsidRDefault="008E20D7" w:rsidP="00C2498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Найссер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У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Познание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реальность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 М., 1981.</w:t>
      </w:r>
    </w:p>
    <w:p w:rsidR="008E20D7" w:rsidRPr="003E7673" w:rsidRDefault="008E20D7" w:rsidP="00C2498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Хекхаузен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Х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Мотивация и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деятельность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 М., 1986.</w:t>
      </w:r>
    </w:p>
    <w:p w:rsidR="008E20D7" w:rsidRPr="003E7673" w:rsidRDefault="008E20D7" w:rsidP="00C2498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Андреева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Г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.М. Социальная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психология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 М., 1996-а.</w:t>
      </w:r>
    </w:p>
    <w:p w:rsidR="008E20D7" w:rsidRPr="003E7673" w:rsidRDefault="008E20D7" w:rsidP="00C2498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Андреева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Г.М.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Социальная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психология // Социология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России /Под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ред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 В.А.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Ядова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 М., 1996-б.</w:t>
      </w:r>
    </w:p>
    <w:p w:rsidR="008E20D7" w:rsidRPr="003E7673" w:rsidRDefault="008E20D7" w:rsidP="00C2498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Андреева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Г.М.,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Богомолова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Н.Н.,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Петровская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Л.А.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Современная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социальная психология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на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Западе. Теоретические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ориентации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 М., 1978.</w:t>
      </w:r>
    </w:p>
    <w:p w:rsidR="008E20D7" w:rsidRPr="003E7673" w:rsidRDefault="008E20D7" w:rsidP="00C2498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Артемов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.А. Введение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 социальную психологию.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., 1927.</w:t>
      </w:r>
    </w:p>
    <w:p w:rsidR="008E20D7" w:rsidRPr="003E7673" w:rsidRDefault="008E20D7" w:rsidP="00C2498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highlight w:val="white"/>
        </w:rPr>
      </w:pPr>
      <w:r w:rsidRPr="003E7673">
        <w:rPr>
          <w:rFonts w:ascii="Times New Roman" w:hAnsi="Times New Roman" w:cs="Times New Roman"/>
          <w:sz w:val="24"/>
          <w:szCs w:val="24"/>
          <w:highlight w:val="white"/>
        </w:rPr>
        <w:t>Бехтерев В.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М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 xml:space="preserve">. Объективная психология. </w: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begin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instrText>eq Вып</w:instrText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fldChar w:fldCharType="end"/>
      </w:r>
      <w:r w:rsidRPr="003E7673">
        <w:rPr>
          <w:rFonts w:ascii="Times New Roman" w:hAnsi="Times New Roman" w:cs="Times New Roman"/>
          <w:sz w:val="24"/>
          <w:szCs w:val="24"/>
          <w:highlight w:val="white"/>
        </w:rPr>
        <w:t>.1-3. Спб., 1907- 1912.</w:t>
      </w: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  <w:bookmarkStart w:id="0" w:name="_GoBack"/>
      <w:bookmarkEnd w:id="0"/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p w:rsidR="008E20D7" w:rsidRPr="003E7673" w:rsidRDefault="008E20D7" w:rsidP="00C2498C">
      <w:pPr>
        <w:rPr>
          <w:rFonts w:ascii="Times New Roman" w:hAnsi="Times New Roman" w:cs="Times New Roman"/>
          <w:sz w:val="24"/>
          <w:szCs w:val="24"/>
          <w:highlight w:val="white"/>
        </w:rPr>
      </w:pPr>
    </w:p>
    <w:sectPr w:rsidR="008E20D7" w:rsidRPr="003E7673" w:rsidSect="00AC5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2A1155"/>
    <w:multiLevelType w:val="hybridMultilevel"/>
    <w:tmpl w:val="59F44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9477363"/>
    <w:multiLevelType w:val="hybridMultilevel"/>
    <w:tmpl w:val="CE1CB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58F0"/>
    <w:rsid w:val="0020228B"/>
    <w:rsid w:val="003B0409"/>
    <w:rsid w:val="003E7673"/>
    <w:rsid w:val="00586DDF"/>
    <w:rsid w:val="005F772A"/>
    <w:rsid w:val="00785E0A"/>
    <w:rsid w:val="008E20D7"/>
    <w:rsid w:val="00A13E65"/>
    <w:rsid w:val="00AC54D8"/>
    <w:rsid w:val="00B358F0"/>
    <w:rsid w:val="00C2498C"/>
    <w:rsid w:val="00ED6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98C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2498C"/>
    <w:pPr>
      <w:keepNext/>
      <w:keepLines/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2498C"/>
    <w:rPr>
      <w:rFonts w:ascii="Calibri Light" w:hAnsi="Calibri Light" w:cs="Calibri Light"/>
      <w:color w:val="2E74B5"/>
      <w:sz w:val="26"/>
      <w:szCs w:val="26"/>
    </w:rPr>
  </w:style>
  <w:style w:type="paragraph" w:styleId="ListParagraph">
    <w:name w:val="List Paragraph"/>
    <w:basedOn w:val="Normal"/>
    <w:uiPriority w:val="99"/>
    <w:qFormat/>
    <w:rsid w:val="00C2498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11</Pages>
  <Words>4479</Words>
  <Characters>25535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ОЧУВО  «Международный инновационный университет»</dc:title>
  <dc:subject/>
  <dc:creator>Анастасия Фёдорова</dc:creator>
  <cp:keywords/>
  <dc:description/>
  <cp:lastModifiedBy>Алексей</cp:lastModifiedBy>
  <cp:revision>3</cp:revision>
  <dcterms:created xsi:type="dcterms:W3CDTF">2016-12-21T12:08:00Z</dcterms:created>
  <dcterms:modified xsi:type="dcterms:W3CDTF">2016-12-21T12:08:00Z</dcterms:modified>
</cp:coreProperties>
</file>